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950E7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950E7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950E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950E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950E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950E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950E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950E7D">
        <w:rPr>
          <w:b w:val="0"/>
        </w:rPr>
        <w:t xml:space="preserve"> 59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950E7D" w:rsidP="00232C8F">
            <w:r>
              <w:t>Педагог-организатор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950E7D" w:rsidP="00232C8F">
            <w:r>
              <w:t>25481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950E7D" w:rsidRPr="00950E7D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950E7D" w:rsidRPr="00950E7D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950E7D" w:rsidRPr="00950E7D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950E7D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950E7D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950E7D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950E7D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950E7D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950E7D" w:rsidP="001E48C6">
            <w:pPr>
              <w:jc w:val="center"/>
            </w:pPr>
            <w:r>
              <w:t>183-658-314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950E7D" w:rsidRPr="00950E7D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950E7D" w:rsidRPr="00950E7D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E67434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E67434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E6743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E6743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E6743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E6743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742F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742F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742F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742F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742F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742F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742F3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E67434" w:rsidRPr="00E67434">
        <w:rPr>
          <w:i/>
          <w:u w:val="single"/>
        </w:rPr>
        <w:t>1. Рекомендации по улучшению условий труда: не требуются</w:t>
      </w:r>
      <w:r w:rsidR="00E67434" w:rsidRPr="00E67434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E67434" w:rsidRPr="00E67434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50E7D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50E7D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950E7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950E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50E7D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50E7D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950E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950E7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950E7D" w:rsidRPr="00950E7D" w:rsidTr="00950E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0E7D" w:rsidRPr="00950E7D" w:rsidRDefault="00950E7D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50E7D" w:rsidRPr="00950E7D" w:rsidRDefault="00950E7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0E7D" w:rsidRPr="00950E7D" w:rsidRDefault="00950E7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50E7D" w:rsidRPr="00950E7D" w:rsidRDefault="00950E7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0E7D" w:rsidRPr="00950E7D" w:rsidRDefault="00950E7D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50E7D" w:rsidRPr="00950E7D" w:rsidRDefault="00950E7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0E7D" w:rsidRPr="00950E7D" w:rsidRDefault="00950E7D" w:rsidP="004E51DC">
            <w:pPr>
              <w:pStyle w:val="a8"/>
            </w:pPr>
          </w:p>
        </w:tc>
      </w:tr>
      <w:tr w:rsidR="00950E7D" w:rsidRPr="00950E7D" w:rsidTr="00950E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50E7D" w:rsidRPr="00950E7D" w:rsidRDefault="00950E7D" w:rsidP="004E51DC">
            <w:pPr>
              <w:pStyle w:val="a8"/>
              <w:rPr>
                <w:vertAlign w:val="superscript"/>
              </w:rPr>
            </w:pPr>
            <w:r w:rsidRPr="00950E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50E7D" w:rsidRPr="00950E7D" w:rsidRDefault="00950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50E7D" w:rsidRPr="00950E7D" w:rsidRDefault="00950E7D" w:rsidP="004E51DC">
            <w:pPr>
              <w:pStyle w:val="a8"/>
              <w:rPr>
                <w:vertAlign w:val="superscript"/>
              </w:rPr>
            </w:pPr>
            <w:r w:rsidRPr="00950E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50E7D" w:rsidRPr="00950E7D" w:rsidRDefault="00950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50E7D" w:rsidRPr="00950E7D" w:rsidRDefault="00950E7D" w:rsidP="004E51DC">
            <w:pPr>
              <w:pStyle w:val="a8"/>
              <w:rPr>
                <w:vertAlign w:val="superscript"/>
              </w:rPr>
            </w:pPr>
            <w:r w:rsidRPr="00950E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50E7D" w:rsidRPr="00950E7D" w:rsidRDefault="00950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50E7D" w:rsidRPr="00950E7D" w:rsidRDefault="00950E7D" w:rsidP="004E51DC">
            <w:pPr>
              <w:pStyle w:val="a8"/>
              <w:rPr>
                <w:vertAlign w:val="superscript"/>
              </w:rPr>
            </w:pPr>
            <w:r w:rsidRPr="00950E7D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E67434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950E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50E7D" w:rsidP="004E51DC">
            <w:pPr>
              <w:pStyle w:val="a8"/>
            </w:pPr>
            <w:r>
              <w:t>Саркисян Светлана Николаевна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613F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950E7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950E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59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E67434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E67434" w:rsidRPr="00E67434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548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59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9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A86B5541036E480B91397EC8BB683CA1"/>
    <w:docVar w:name="rm_id" w:val="59"/>
    <w:docVar w:name="rm_name" w:val="                                          "/>
    <w:docVar w:name="rm_number" w:val=" 59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2F31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50E7D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635A2"/>
    <w:rsid w:val="00BA5029"/>
    <w:rsid w:val="00BC2F3C"/>
    <w:rsid w:val="00C02721"/>
    <w:rsid w:val="00C03F4A"/>
    <w:rsid w:val="00C53BDE"/>
    <w:rsid w:val="00CE3307"/>
    <w:rsid w:val="00D01467"/>
    <w:rsid w:val="00D76DF8"/>
    <w:rsid w:val="00DB1272"/>
    <w:rsid w:val="00DB5302"/>
    <w:rsid w:val="00DC3B5B"/>
    <w:rsid w:val="00DD6B1F"/>
    <w:rsid w:val="00E124F4"/>
    <w:rsid w:val="00E36337"/>
    <w:rsid w:val="00E43EDA"/>
    <w:rsid w:val="00E67434"/>
    <w:rsid w:val="00EB72AD"/>
    <w:rsid w:val="00EC37A1"/>
    <w:rsid w:val="00EF07A3"/>
    <w:rsid w:val="00EF3DC4"/>
    <w:rsid w:val="00F2022C"/>
    <w:rsid w:val="00F31AF6"/>
    <w:rsid w:val="00F76072"/>
    <w:rsid w:val="00FB001B"/>
    <w:rsid w:val="00FB24BF"/>
    <w:rsid w:val="00FC4DB6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2022-04-18T07:43:00Z</dcterms:created>
  <dcterms:modified xsi:type="dcterms:W3CDTF">2022-04-18T08:40:00Z</dcterms:modified>
</cp:coreProperties>
</file>